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A0FF8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07636F98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Cutler.</w:t>
      </w:r>
    </w:p>
    <w:p w14:paraId="0CBCCD2C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7D83E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F9266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Thomas Hornby of York, mercer(q.v.), brought a plaint of assault of a servant</w:t>
      </w:r>
    </w:p>
    <w:p w14:paraId="61301EA8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0E14F770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654673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C7D8D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9408B" w14:textId="77777777" w:rsidR="004E4DDF" w:rsidRDefault="004E4DDF" w:rsidP="004E4D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5BF39F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31BB3" w14:textId="77777777" w:rsidR="004E4DDF" w:rsidRDefault="004E4DDF" w:rsidP="009139A6">
      <w:r>
        <w:separator/>
      </w:r>
    </w:p>
  </w:endnote>
  <w:endnote w:type="continuationSeparator" w:id="0">
    <w:p w14:paraId="0E797DB6" w14:textId="77777777" w:rsidR="004E4DDF" w:rsidRDefault="004E4D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56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A60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C1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31CB3" w14:textId="77777777" w:rsidR="004E4DDF" w:rsidRDefault="004E4DDF" w:rsidP="009139A6">
      <w:r>
        <w:separator/>
      </w:r>
    </w:p>
  </w:footnote>
  <w:footnote w:type="continuationSeparator" w:id="0">
    <w:p w14:paraId="2BB3BEF3" w14:textId="77777777" w:rsidR="004E4DDF" w:rsidRDefault="004E4D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87E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B6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ED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DDF"/>
    <w:rsid w:val="000666E0"/>
    <w:rsid w:val="002510B7"/>
    <w:rsid w:val="004E4DD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FB4FF"/>
  <w15:chartTrackingRefBased/>
  <w15:docId w15:val="{F84D384C-341F-44E6-9FE6-9D42EE78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4D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2022-06-22T13:30:00Z</dcterms:created>
  <dcterms:modified xsi:type="dcterms:W3CDTF">2022-06-22T13:32:00Z</dcterms:modified>
</cp:coreProperties>
</file>